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4FA" w:rsidRPr="005E4551" w:rsidRDefault="004C54FA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13:08:0102001:</w:t>
      </w:r>
      <w:r>
        <w:rPr>
          <w:b/>
          <w:sz w:val="24"/>
          <w:szCs w:val="24"/>
          <w:shd w:val="clear" w:color="auto" w:fill="FFFFFF"/>
        </w:rPr>
        <w:t>320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4C54FA" w:rsidRPr="00BA2BC7" w:rsidTr="006146B2">
        <w:trPr>
          <w:trHeight w:val="333"/>
        </w:trPr>
        <w:tc>
          <w:tcPr>
            <w:tcW w:w="9923" w:type="dxa"/>
            <w:gridSpan w:val="2"/>
          </w:tcPr>
          <w:p w:rsidR="004C54FA" w:rsidRPr="00BA2BC7" w:rsidRDefault="004C54FA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4C54FA" w:rsidRPr="00BA2BC7" w:rsidTr="006146B2"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4C54FA" w:rsidRPr="00BA2BC7" w:rsidRDefault="004C54FA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4C54FA" w:rsidRPr="00BA2BC7" w:rsidTr="006146B2"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4C54FA" w:rsidRPr="00BA2BC7" w:rsidRDefault="004C54FA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4C54FA" w:rsidRPr="00BA2BC7" w:rsidRDefault="004C54FA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4C54FA" w:rsidRPr="00BA2BC7" w:rsidTr="006146B2"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4C54FA" w:rsidRPr="00BA2BC7" w:rsidRDefault="004C54FA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4C54FA" w:rsidRPr="00BA2BC7" w:rsidTr="006146B2"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4C54FA" w:rsidRPr="00BA2BC7" w:rsidRDefault="004C54FA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4C54FA" w:rsidRPr="00BA2BC7" w:rsidTr="006146B2"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4C54FA" w:rsidRPr="00BA2BC7" w:rsidRDefault="004C54FA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4C54FA" w:rsidRPr="00BA2BC7" w:rsidTr="006146B2"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4C54FA" w:rsidRPr="00FA4697" w:rsidRDefault="004C54FA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4C54FA" w:rsidRPr="00BA2BC7" w:rsidTr="006146B2">
        <w:trPr>
          <w:trHeight w:val="189"/>
        </w:trPr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4C54FA" w:rsidRPr="00BA2BC7" w:rsidRDefault="004C54FA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4C54FA" w:rsidRPr="00BA2BC7" w:rsidTr="006146B2">
        <w:tc>
          <w:tcPr>
            <w:tcW w:w="3310" w:type="dxa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4C54FA" w:rsidRPr="00BA2BC7" w:rsidRDefault="004C54FA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4C54FA" w:rsidRPr="00BA2BC7" w:rsidTr="006146B2">
        <w:tc>
          <w:tcPr>
            <w:tcW w:w="9923" w:type="dxa"/>
            <w:gridSpan w:val="2"/>
          </w:tcPr>
          <w:p w:rsidR="004C54FA" w:rsidRPr="00BA2BC7" w:rsidRDefault="004C54FA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4C54FA" w:rsidRPr="00BA2BC7" w:rsidTr="006146B2">
        <w:trPr>
          <w:trHeight w:val="257"/>
        </w:trPr>
        <w:tc>
          <w:tcPr>
            <w:tcW w:w="9923" w:type="dxa"/>
            <w:gridSpan w:val="2"/>
          </w:tcPr>
          <w:p w:rsidR="004C54FA" w:rsidRPr="005005E2" w:rsidRDefault="004C54FA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82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Первомайская, 34д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13:08:0102001:320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индивидуального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C54FA" w:rsidRPr="00BA2BC7" w:rsidTr="006146B2">
        <w:trPr>
          <w:trHeight w:val="257"/>
        </w:trPr>
        <w:tc>
          <w:tcPr>
            <w:tcW w:w="9923" w:type="dxa"/>
            <w:gridSpan w:val="2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4C54FA" w:rsidRPr="00BA2BC7" w:rsidRDefault="004C54FA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4C54FA" w:rsidRPr="00BA2BC7" w:rsidRDefault="004C54FA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1571,94 (Одна тысяча пятьсот семьдесят один ) рубль 94 коп.</w:t>
            </w:r>
          </w:p>
        </w:tc>
      </w:tr>
      <w:tr w:rsidR="004C54FA" w:rsidRPr="00BA2BC7" w:rsidTr="006146B2">
        <w:trPr>
          <w:trHeight w:val="257"/>
        </w:trPr>
        <w:tc>
          <w:tcPr>
            <w:tcW w:w="9923" w:type="dxa"/>
            <w:gridSpan w:val="2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4C54FA" w:rsidRPr="00BA2BC7" w:rsidRDefault="004C54FA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25.06.2018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25.07.2018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4C54FA" w:rsidRPr="00BA2BC7" w:rsidTr="006146B2">
        <w:trPr>
          <w:trHeight w:val="257"/>
        </w:trPr>
        <w:tc>
          <w:tcPr>
            <w:tcW w:w="9923" w:type="dxa"/>
            <w:gridSpan w:val="2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25.06.2018г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4C54FA" w:rsidRPr="00BA2BC7" w:rsidRDefault="004C54FA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25.07.2018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4C54FA" w:rsidRPr="00BA2BC7" w:rsidTr="006146B2">
        <w:trPr>
          <w:trHeight w:val="257"/>
        </w:trPr>
        <w:tc>
          <w:tcPr>
            <w:tcW w:w="9923" w:type="dxa"/>
            <w:gridSpan w:val="2"/>
          </w:tcPr>
          <w:p w:rsidR="004C54FA" w:rsidRPr="00BA2BC7" w:rsidRDefault="004C54FA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26.07.2018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4C54FA" w:rsidRPr="00BA2BC7" w:rsidRDefault="004C54FA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31.07.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4C54FA" w:rsidRPr="00BA2BC7" w:rsidTr="006146B2">
        <w:trPr>
          <w:trHeight w:val="257"/>
        </w:trPr>
        <w:tc>
          <w:tcPr>
            <w:tcW w:w="9923" w:type="dxa"/>
            <w:gridSpan w:val="2"/>
          </w:tcPr>
          <w:p w:rsidR="004C54FA" w:rsidRPr="00BA2BC7" w:rsidRDefault="004C54FA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4C54FA" w:rsidRPr="00BA2BC7" w:rsidRDefault="004C54FA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4C54FA" w:rsidRPr="00BA2BC7" w:rsidRDefault="004C54F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4C54FA" w:rsidRPr="00997281" w:rsidRDefault="004C54FA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4C54FA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5545A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844F6"/>
    <w:rsid w:val="004B7DD9"/>
    <w:rsid w:val="004C2259"/>
    <w:rsid w:val="004C54FA"/>
    <w:rsid w:val="004E1CC3"/>
    <w:rsid w:val="004F4A35"/>
    <w:rsid w:val="004F7791"/>
    <w:rsid w:val="005005E2"/>
    <w:rsid w:val="005066FE"/>
    <w:rsid w:val="00507342"/>
    <w:rsid w:val="00516F4B"/>
    <w:rsid w:val="00530104"/>
    <w:rsid w:val="00551CAD"/>
    <w:rsid w:val="00561A28"/>
    <w:rsid w:val="00571AC7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5F6140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67CAE"/>
    <w:rsid w:val="00772F9B"/>
    <w:rsid w:val="00780A5A"/>
    <w:rsid w:val="00782620"/>
    <w:rsid w:val="007C77C6"/>
    <w:rsid w:val="007E13B5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07AF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17E07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54BC3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737</Words>
  <Characters>4202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5</cp:revision>
  <cp:lastPrinted>2018-03-28T12:01:00Z</cp:lastPrinted>
  <dcterms:created xsi:type="dcterms:W3CDTF">2018-02-09T12:19:00Z</dcterms:created>
  <dcterms:modified xsi:type="dcterms:W3CDTF">2018-06-15T06:52:00Z</dcterms:modified>
</cp:coreProperties>
</file>